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CF3E9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F3E99">
              <w:rPr>
                <w:noProof/>
              </w:rPr>
              <w:t>24.11.2014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29523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F3E99">
              <w:rPr>
                <w:noProof/>
              </w:rPr>
              <w:t>47/</w:t>
            </w:r>
            <w:r w:rsidR="0029523F">
              <w:rPr>
                <w:noProof/>
              </w:rPr>
              <w:t>91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29523F" w:rsidRDefault="00F54F00" w:rsidP="0029523F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9523F" w:rsidRPr="0029523F">
              <w:rPr>
                <w:noProof/>
              </w:rPr>
              <w:t xml:space="preserve">Об установлении закрытому акционерному обществу «Класс плюс», г. Нижний Новгород, тарифов на тепловую энергию (мощность), поставляемую потребителям </w:t>
            </w:r>
          </w:p>
          <w:p w:rsidR="0085764D" w:rsidRPr="00252D0D" w:rsidRDefault="0029523F" w:rsidP="0029523F">
            <w:pPr>
              <w:jc w:val="center"/>
            </w:pPr>
            <w:r w:rsidRPr="0029523F">
              <w:rPr>
                <w:noProof/>
              </w:rPr>
              <w:t>г. Нижнего Новгорода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CF3E99">
      <w:pPr>
        <w:tabs>
          <w:tab w:val="left" w:pos="1897"/>
        </w:tabs>
      </w:pPr>
    </w:p>
    <w:p w:rsidR="00494945" w:rsidRDefault="00494945" w:rsidP="00494945">
      <w:pPr>
        <w:ind w:firstLine="708"/>
        <w:jc w:val="both"/>
        <w:rPr>
          <w:szCs w:val="28"/>
        </w:rPr>
      </w:pPr>
    </w:p>
    <w:p w:rsidR="00494945" w:rsidRDefault="00494945" w:rsidP="00494945">
      <w:pPr>
        <w:ind w:firstLine="708"/>
        <w:jc w:val="both"/>
        <w:rPr>
          <w:szCs w:val="28"/>
        </w:rPr>
      </w:pPr>
    </w:p>
    <w:p w:rsidR="0029523F" w:rsidRPr="0029523F" w:rsidRDefault="0029523F" w:rsidP="0029523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23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теплоснабжения», приказом ФСТ России от 11 октября 2014 года № 227-э/3 «Об установлении предельных максимальных уровней тарифов на тепловую энергию (мощность), поставляемую теплоснабжающими организациями потребителям, в среднем по субъектам Российской Федерации на 2015 год» и на основании рассмотрения расчетных и обосновывающих материалов, представленных </w:t>
      </w:r>
      <w:r w:rsidRPr="0029523F">
        <w:rPr>
          <w:rFonts w:ascii="Times New Roman" w:hAnsi="Times New Roman" w:cs="Times New Roman"/>
          <w:noProof/>
          <w:sz w:val="28"/>
          <w:szCs w:val="28"/>
        </w:rPr>
        <w:t>закрытым акционерным обществом «Класс плюс»</w:t>
      </w:r>
      <w:r w:rsidRPr="0029523F">
        <w:rPr>
          <w:rFonts w:ascii="Times New Roman" w:hAnsi="Times New Roman" w:cs="Times New Roman"/>
          <w:bCs/>
          <w:sz w:val="28"/>
          <w:szCs w:val="28"/>
        </w:rPr>
        <w:t>,</w:t>
      </w:r>
      <w:r w:rsidRPr="0029523F">
        <w:rPr>
          <w:rFonts w:ascii="Times New Roman" w:hAnsi="Times New Roman" w:cs="Times New Roman"/>
          <w:noProof/>
          <w:sz w:val="28"/>
          <w:szCs w:val="28"/>
        </w:rPr>
        <w:t xml:space="preserve"> г. Нижний Новгород, </w:t>
      </w:r>
      <w:r w:rsidRPr="0029523F">
        <w:rPr>
          <w:rFonts w:ascii="Times New Roman" w:hAnsi="Times New Roman" w:cs="Times New Roman"/>
          <w:sz w:val="28"/>
          <w:szCs w:val="28"/>
        </w:rPr>
        <w:t>экспертного заключения рег. № в-229 от 13 ноября 2014 года:</w:t>
      </w:r>
    </w:p>
    <w:p w:rsidR="00CF3E99" w:rsidRPr="0029523F" w:rsidRDefault="00CF3E99" w:rsidP="00CF3E99">
      <w:pPr>
        <w:pStyle w:val="ac"/>
        <w:ind w:firstLine="708"/>
      </w:pPr>
      <w:r w:rsidRPr="0029523F">
        <w:rPr>
          <w:b/>
        </w:rPr>
        <w:t>1.</w:t>
      </w:r>
      <w:r w:rsidRPr="0029523F">
        <w:t xml:space="preserve"> </w:t>
      </w:r>
      <w:r w:rsidR="0029523F" w:rsidRPr="0029523F">
        <w:t xml:space="preserve">Установить </w:t>
      </w:r>
      <w:r w:rsidR="0029523F" w:rsidRPr="0029523F">
        <w:rPr>
          <w:noProof/>
        </w:rPr>
        <w:t>закрытому акционерному обществу «Класс плюс»</w:t>
      </w:r>
      <w:r w:rsidR="0029523F" w:rsidRPr="0029523F">
        <w:rPr>
          <w:bCs/>
        </w:rPr>
        <w:t>,</w:t>
      </w:r>
      <w:r w:rsidR="0029523F" w:rsidRPr="0029523F">
        <w:rPr>
          <w:noProof/>
        </w:rPr>
        <w:t xml:space="preserve"> г. Нижний Новгород,</w:t>
      </w:r>
      <w:r w:rsidR="0029523F" w:rsidRPr="0029523F">
        <w:rPr>
          <w:b/>
        </w:rPr>
        <w:t xml:space="preserve"> тарифы на тепловую энергию (мощность)</w:t>
      </w:r>
      <w:r w:rsidR="0029523F" w:rsidRPr="0029523F">
        <w:t xml:space="preserve">, поставляемую </w:t>
      </w:r>
      <w:r w:rsidR="0029523F" w:rsidRPr="0029523F">
        <w:rPr>
          <w:bCs/>
        </w:rPr>
        <w:t xml:space="preserve">потребителям </w:t>
      </w:r>
      <w:r w:rsidR="0029523F" w:rsidRPr="0029523F">
        <w:rPr>
          <w:noProof/>
        </w:rPr>
        <w:t>г. Нижнего Новгорода</w:t>
      </w:r>
      <w:r w:rsidRPr="0029523F">
        <w:rPr>
          <w:noProof/>
        </w:rPr>
        <w:t>, согласно Приложению.</w:t>
      </w:r>
    </w:p>
    <w:p w:rsidR="00C70F08" w:rsidRPr="00C913B7" w:rsidRDefault="00CF3E99" w:rsidP="00650337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913B7">
        <w:rPr>
          <w:b/>
          <w:szCs w:val="28"/>
        </w:rPr>
        <w:t>2</w:t>
      </w:r>
      <w:r w:rsidR="0029523F">
        <w:rPr>
          <w:b/>
          <w:szCs w:val="28"/>
        </w:rPr>
        <w:t xml:space="preserve">. </w:t>
      </w:r>
      <w:r w:rsidR="00C70F08" w:rsidRPr="00C913B7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CF3E99" w:rsidRDefault="00CF3E99" w:rsidP="00CF3E99">
      <w:pPr>
        <w:pStyle w:val="ac"/>
        <w:ind w:firstLine="708"/>
      </w:pPr>
      <w:r w:rsidRPr="00CF3E99">
        <w:rPr>
          <w:b/>
        </w:rPr>
        <w:t>3.</w:t>
      </w:r>
      <w:r w:rsidRPr="00CF3E99">
        <w:t xml:space="preserve"> Тарифы, установленные пунктом 1. настоящего решения, действуют с 1 января по 31 декабря 2015 года включительно</w:t>
      </w:r>
      <w:r>
        <w:t>.</w:t>
      </w:r>
    </w:p>
    <w:p w:rsidR="00CF3E99" w:rsidRDefault="00CF3E99" w:rsidP="00CF3E99">
      <w:pPr>
        <w:pStyle w:val="ac"/>
      </w:pPr>
    </w:p>
    <w:p w:rsidR="00CF3E99" w:rsidRDefault="00CF3E99" w:rsidP="00CF3E99">
      <w:pPr>
        <w:pStyle w:val="ac"/>
      </w:pPr>
    </w:p>
    <w:p w:rsidR="00CF3E99" w:rsidRDefault="00CF3E99" w:rsidP="00CF3E99">
      <w:pPr>
        <w:pStyle w:val="ac"/>
      </w:pPr>
    </w:p>
    <w:p w:rsidR="00CF3E99" w:rsidRPr="00CF3E99" w:rsidRDefault="00CF3E99" w:rsidP="00CF3E99">
      <w:pPr>
        <w:pStyle w:val="ac"/>
      </w:pPr>
      <w:r>
        <w:t xml:space="preserve"> И.о. руководителя службы</w:t>
      </w:r>
      <w:r>
        <w:tab/>
      </w:r>
      <w:r>
        <w:tab/>
      </w:r>
      <w:r>
        <w:tab/>
      </w:r>
      <w:r>
        <w:tab/>
      </w:r>
      <w:r>
        <w:tab/>
      </w:r>
      <w:r>
        <w:tab/>
        <w:t>А.В.Семенников</w:t>
      </w:r>
      <w: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CF3E99" w:rsidTr="006706E5">
        <w:tc>
          <w:tcPr>
            <w:tcW w:w="3331" w:type="dxa"/>
          </w:tcPr>
          <w:p w:rsidR="00CF3E99" w:rsidRDefault="00CF3E99" w:rsidP="006706E5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CF3E99" w:rsidRDefault="00CF3E99" w:rsidP="006706E5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CF3E99" w:rsidRDefault="00CF3E99" w:rsidP="006706E5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CF3E99" w:rsidRDefault="00CF3E99" w:rsidP="006706E5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CF3E99" w:rsidRDefault="00C70F08" w:rsidP="0029523F">
            <w:pPr>
              <w:tabs>
                <w:tab w:val="left" w:pos="1897"/>
              </w:tabs>
              <w:jc w:val="center"/>
            </w:pPr>
            <w:r>
              <w:t>от 24</w:t>
            </w:r>
            <w:r w:rsidR="00CF3E99">
              <w:t xml:space="preserve"> ноября 2014 года № 47/</w:t>
            </w:r>
            <w:r w:rsidR="0029523F">
              <w:t>91</w:t>
            </w:r>
          </w:p>
        </w:tc>
      </w:tr>
    </w:tbl>
    <w:p w:rsidR="00CF3E99" w:rsidRDefault="00CF3E99" w:rsidP="00CF3E99">
      <w:pPr>
        <w:tabs>
          <w:tab w:val="left" w:pos="1897"/>
        </w:tabs>
        <w:rPr>
          <w:szCs w:val="28"/>
        </w:rPr>
      </w:pPr>
    </w:p>
    <w:p w:rsidR="00CF3E99" w:rsidRDefault="00CF3E99" w:rsidP="00C76449">
      <w:pPr>
        <w:pStyle w:val="ac"/>
        <w:jc w:val="center"/>
        <w:rPr>
          <w:b/>
          <w:bCs/>
        </w:rPr>
      </w:pPr>
      <w:r w:rsidRPr="00C70F08">
        <w:rPr>
          <w:b/>
        </w:rPr>
        <w:t>Тарифы на тепловую энергию (мощность)</w:t>
      </w:r>
      <w:r w:rsidRPr="00C70F08">
        <w:t xml:space="preserve">, </w:t>
      </w:r>
      <w:r w:rsidRPr="00C76449">
        <w:rPr>
          <w:b/>
        </w:rPr>
        <w:t xml:space="preserve">поставляемую </w:t>
      </w:r>
      <w:r w:rsidR="0029523F" w:rsidRPr="0029523F">
        <w:rPr>
          <w:b/>
          <w:noProof/>
        </w:rPr>
        <w:t>закрытым акционерным обществом «Класс плюс»</w:t>
      </w:r>
      <w:r w:rsidR="0029523F" w:rsidRPr="0029523F">
        <w:rPr>
          <w:b/>
          <w:bCs/>
        </w:rPr>
        <w:t>,</w:t>
      </w:r>
      <w:r w:rsidR="0029523F" w:rsidRPr="0029523F">
        <w:rPr>
          <w:b/>
          <w:noProof/>
        </w:rPr>
        <w:t xml:space="preserve"> г. Нижний Новгород</w:t>
      </w:r>
      <w:r w:rsidR="00C70F08" w:rsidRPr="0029523F">
        <w:rPr>
          <w:b/>
          <w:bCs/>
        </w:rPr>
        <w:t xml:space="preserve">, </w:t>
      </w:r>
      <w:r w:rsidR="00C70F08" w:rsidRPr="00C76449">
        <w:rPr>
          <w:b/>
          <w:bCs/>
        </w:rPr>
        <w:t xml:space="preserve">потребителям </w:t>
      </w:r>
      <w:r w:rsidR="0029523F">
        <w:rPr>
          <w:b/>
          <w:bCs/>
        </w:rPr>
        <w:t>г. Нижнего Новгорода</w:t>
      </w:r>
    </w:p>
    <w:p w:rsidR="002F1FEC" w:rsidRDefault="002F1FEC" w:rsidP="00C76449">
      <w:pPr>
        <w:pStyle w:val="ac"/>
        <w:jc w:val="center"/>
        <w:rPr>
          <w:b/>
          <w:bCs/>
        </w:rPr>
      </w:pPr>
    </w:p>
    <w:p w:rsidR="002F1FEC" w:rsidRPr="00C76449" w:rsidRDefault="002F1FEC" w:rsidP="00C76449">
      <w:pPr>
        <w:pStyle w:val="ac"/>
        <w:jc w:val="center"/>
        <w:rPr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2875"/>
        <w:gridCol w:w="2062"/>
        <w:gridCol w:w="959"/>
        <w:gridCol w:w="1338"/>
        <w:gridCol w:w="1538"/>
      </w:tblGrid>
      <w:tr w:rsidR="0029523F" w:rsidRPr="00C953C5" w:rsidTr="00F73BDA">
        <w:tc>
          <w:tcPr>
            <w:tcW w:w="799" w:type="dxa"/>
            <w:vMerge w:val="restart"/>
          </w:tcPr>
          <w:p w:rsidR="0029523F" w:rsidRPr="00696BD2" w:rsidRDefault="0029523F" w:rsidP="00F73BDA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2875" w:type="dxa"/>
            <w:vMerge w:val="restart"/>
          </w:tcPr>
          <w:p w:rsidR="0029523F" w:rsidRPr="00696BD2" w:rsidRDefault="0029523F" w:rsidP="00F73BDA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62" w:type="dxa"/>
            <w:vMerge w:val="restart"/>
          </w:tcPr>
          <w:p w:rsidR="0029523F" w:rsidRPr="00696BD2" w:rsidRDefault="0029523F" w:rsidP="00F73BDA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9" w:type="dxa"/>
            <w:vMerge w:val="restart"/>
          </w:tcPr>
          <w:p w:rsidR="0029523F" w:rsidRPr="00696BD2" w:rsidRDefault="0029523F" w:rsidP="00F73BDA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76" w:type="dxa"/>
            <w:gridSpan w:val="2"/>
          </w:tcPr>
          <w:p w:rsidR="0029523F" w:rsidRPr="00696BD2" w:rsidRDefault="0029523F" w:rsidP="00F73BDA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29523F" w:rsidRPr="00C953C5" w:rsidTr="00F73BDA">
        <w:tc>
          <w:tcPr>
            <w:tcW w:w="799" w:type="dxa"/>
            <w:vMerge/>
          </w:tcPr>
          <w:p w:rsidR="0029523F" w:rsidRPr="00696BD2" w:rsidRDefault="0029523F" w:rsidP="00F73BDA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75" w:type="dxa"/>
            <w:vMerge/>
          </w:tcPr>
          <w:p w:rsidR="0029523F" w:rsidRPr="00696BD2" w:rsidRDefault="0029523F" w:rsidP="00F73BDA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29523F" w:rsidRPr="00696BD2" w:rsidRDefault="0029523F" w:rsidP="00F73BDA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</w:tcPr>
          <w:p w:rsidR="0029523F" w:rsidRPr="00696BD2" w:rsidRDefault="0029523F" w:rsidP="00F73BDA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</w:tcPr>
          <w:p w:rsidR="0029523F" w:rsidRPr="00696BD2" w:rsidRDefault="0029523F" w:rsidP="00F73BDA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38" w:type="dxa"/>
          </w:tcPr>
          <w:p w:rsidR="0029523F" w:rsidRPr="00696BD2" w:rsidRDefault="0029523F" w:rsidP="00F73BDA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29523F" w:rsidRPr="00C953C5" w:rsidTr="00F73BDA">
        <w:tc>
          <w:tcPr>
            <w:tcW w:w="799" w:type="dxa"/>
          </w:tcPr>
          <w:p w:rsidR="0029523F" w:rsidRPr="00696BD2" w:rsidRDefault="0029523F" w:rsidP="00F73BDA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2875" w:type="dxa"/>
            <w:vMerge w:val="restart"/>
          </w:tcPr>
          <w:p w:rsidR="0029523F" w:rsidRPr="00ED040E" w:rsidRDefault="0029523F" w:rsidP="00F73B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Закрытое акционерное общество «Класс плюс»</w:t>
            </w:r>
            <w:r>
              <w:rPr>
                <w:bCs/>
                <w:sz w:val="24"/>
                <w:szCs w:val="24"/>
              </w:rPr>
              <w:t>,</w:t>
            </w:r>
            <w:r w:rsidRPr="008D5CC9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г. Нижний Новгород</w:t>
            </w:r>
          </w:p>
        </w:tc>
        <w:tc>
          <w:tcPr>
            <w:tcW w:w="5897" w:type="dxa"/>
            <w:gridSpan w:val="4"/>
          </w:tcPr>
          <w:p w:rsidR="0029523F" w:rsidRPr="00AD519E" w:rsidRDefault="0029523F" w:rsidP="00F73BD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29523F" w:rsidRPr="00C953C5" w:rsidTr="00F73BDA">
        <w:tc>
          <w:tcPr>
            <w:tcW w:w="799" w:type="dxa"/>
          </w:tcPr>
          <w:p w:rsidR="0029523F" w:rsidRPr="00696BD2" w:rsidRDefault="0029523F" w:rsidP="00F73BDA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2875" w:type="dxa"/>
            <w:vMerge/>
          </w:tcPr>
          <w:p w:rsidR="0029523F" w:rsidRPr="00696BD2" w:rsidRDefault="0029523F" w:rsidP="00F73BDA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</w:tcPr>
          <w:p w:rsidR="0029523F" w:rsidRPr="00696BD2" w:rsidRDefault="0029523F" w:rsidP="00F73BDA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29523F" w:rsidRPr="00696BD2" w:rsidRDefault="0029523F" w:rsidP="00F73BDA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38" w:type="dxa"/>
            <w:vAlign w:val="bottom"/>
          </w:tcPr>
          <w:p w:rsidR="0029523F" w:rsidRPr="00F03CDB" w:rsidRDefault="0029523F" w:rsidP="00F73BDA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1531,62</w:t>
            </w:r>
          </w:p>
        </w:tc>
        <w:tc>
          <w:tcPr>
            <w:tcW w:w="1538" w:type="dxa"/>
            <w:vAlign w:val="bottom"/>
          </w:tcPr>
          <w:p w:rsidR="0029523F" w:rsidRPr="00F03CDB" w:rsidRDefault="0029523F" w:rsidP="00F73BDA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1658,74</w:t>
            </w:r>
          </w:p>
        </w:tc>
      </w:tr>
      <w:tr w:rsidR="0029523F" w:rsidRPr="00C953C5" w:rsidTr="00F73BDA">
        <w:tc>
          <w:tcPr>
            <w:tcW w:w="799" w:type="dxa"/>
          </w:tcPr>
          <w:p w:rsidR="0029523F" w:rsidRPr="00696BD2" w:rsidRDefault="0029523F" w:rsidP="00F73BDA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75" w:type="dxa"/>
            <w:vMerge/>
          </w:tcPr>
          <w:p w:rsidR="0029523F" w:rsidRPr="00696BD2" w:rsidRDefault="0029523F" w:rsidP="00F73BDA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7" w:type="dxa"/>
            <w:gridSpan w:val="4"/>
          </w:tcPr>
          <w:p w:rsidR="0029523F" w:rsidRPr="00696BD2" w:rsidRDefault="0029523F" w:rsidP="00F73BDA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29523F" w:rsidRPr="00C953C5" w:rsidTr="00F73BDA">
        <w:tc>
          <w:tcPr>
            <w:tcW w:w="799" w:type="dxa"/>
          </w:tcPr>
          <w:p w:rsidR="0029523F" w:rsidRPr="00696BD2" w:rsidRDefault="0029523F" w:rsidP="00F73BDA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2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2875" w:type="dxa"/>
            <w:vMerge/>
          </w:tcPr>
          <w:p w:rsidR="0029523F" w:rsidRPr="00696BD2" w:rsidRDefault="0029523F" w:rsidP="00F73BDA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</w:tcPr>
          <w:p w:rsidR="0029523F" w:rsidRPr="00696BD2" w:rsidRDefault="0029523F" w:rsidP="00F73BDA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29523F" w:rsidRPr="00696BD2" w:rsidRDefault="0029523F" w:rsidP="00F73BDA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38" w:type="dxa"/>
            <w:vAlign w:val="bottom"/>
          </w:tcPr>
          <w:p w:rsidR="0029523F" w:rsidRPr="00F03CDB" w:rsidRDefault="0029523F" w:rsidP="00F73BDA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8" w:type="dxa"/>
            <w:vAlign w:val="bottom"/>
          </w:tcPr>
          <w:p w:rsidR="0029523F" w:rsidRPr="00F03CDB" w:rsidRDefault="0029523F" w:rsidP="00F73BDA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F3E99" w:rsidRDefault="00CF3E99" w:rsidP="00CF3E99">
      <w:pPr>
        <w:tabs>
          <w:tab w:val="left" w:pos="1897"/>
        </w:tabs>
        <w:rPr>
          <w:szCs w:val="28"/>
        </w:rPr>
      </w:pPr>
    </w:p>
    <w:p w:rsidR="00E82651" w:rsidRDefault="00E82651" w:rsidP="00CF3E99">
      <w:pPr>
        <w:tabs>
          <w:tab w:val="left" w:pos="1897"/>
        </w:tabs>
        <w:rPr>
          <w:szCs w:val="28"/>
        </w:rPr>
      </w:pPr>
    </w:p>
    <w:tbl>
      <w:tblPr>
        <w:tblW w:w="0" w:type="auto"/>
        <w:tblLook w:val="04A0"/>
      </w:tblPr>
      <w:tblGrid>
        <w:gridCol w:w="3331"/>
        <w:gridCol w:w="3332"/>
        <w:gridCol w:w="3332"/>
      </w:tblGrid>
      <w:tr w:rsidR="00E82651" w:rsidTr="00185C03">
        <w:tc>
          <w:tcPr>
            <w:tcW w:w="3331" w:type="dxa"/>
            <w:hideMark/>
          </w:tcPr>
          <w:p w:rsidR="00E82651" w:rsidRDefault="00E82651" w:rsidP="00185C03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E82651" w:rsidRDefault="00E82651" w:rsidP="00185C03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 декабря 2014 года </w:t>
            </w:r>
          </w:p>
          <w:p w:rsidR="00E82651" w:rsidRPr="003E29FF" w:rsidRDefault="00E82651" w:rsidP="00E82651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06153-516-0047/91</w:t>
            </w:r>
          </w:p>
        </w:tc>
        <w:tc>
          <w:tcPr>
            <w:tcW w:w="3332" w:type="dxa"/>
          </w:tcPr>
          <w:p w:rsidR="00E82651" w:rsidRDefault="00E82651" w:rsidP="00185C03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E82651" w:rsidRDefault="00E82651" w:rsidP="00185C03">
            <w:pPr>
              <w:tabs>
                <w:tab w:val="left" w:pos="1897"/>
              </w:tabs>
            </w:pPr>
          </w:p>
        </w:tc>
      </w:tr>
    </w:tbl>
    <w:p w:rsidR="00E82651" w:rsidRPr="00CF3E99" w:rsidRDefault="00E82651" w:rsidP="00CF3E99">
      <w:pPr>
        <w:tabs>
          <w:tab w:val="left" w:pos="1897"/>
        </w:tabs>
        <w:rPr>
          <w:szCs w:val="28"/>
        </w:rPr>
      </w:pPr>
    </w:p>
    <w:sectPr w:rsidR="00E82651" w:rsidRPr="00CF3E99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E99" w:rsidRDefault="00CF3E99">
      <w:r>
        <w:separator/>
      </w:r>
    </w:p>
  </w:endnote>
  <w:endnote w:type="continuationSeparator" w:id="0">
    <w:p w:rsidR="00CF3E99" w:rsidRDefault="00CF3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E99" w:rsidRDefault="00CF3E99">
      <w:r>
        <w:separator/>
      </w:r>
    </w:p>
  </w:footnote>
  <w:footnote w:type="continuationSeparator" w:id="0">
    <w:p w:rsidR="00CF3E99" w:rsidRDefault="00CF3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1895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6A189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6A189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HzSitHyguF++1Sh117W8jLvQJsI=" w:salt="H1w3o1u0+Vln6oZyXarvI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10499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4D6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5B7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1348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5C03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23F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1FEC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499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709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7C5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945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27"/>
    <w:rsid w:val="00503742"/>
    <w:rsid w:val="00503D4E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4BB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479CD"/>
    <w:rsid w:val="00550648"/>
    <w:rsid w:val="00550EA0"/>
    <w:rsid w:val="005511F6"/>
    <w:rsid w:val="005527F1"/>
    <w:rsid w:val="00554154"/>
    <w:rsid w:val="005544EF"/>
    <w:rsid w:val="005554CD"/>
    <w:rsid w:val="00555637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337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6E5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1895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0FC9"/>
    <w:rsid w:val="007D121B"/>
    <w:rsid w:val="007D1719"/>
    <w:rsid w:val="007D1761"/>
    <w:rsid w:val="007D1F59"/>
    <w:rsid w:val="007D23AF"/>
    <w:rsid w:val="007D2ADF"/>
    <w:rsid w:val="007D34C1"/>
    <w:rsid w:val="007D4723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CC9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049"/>
    <w:rsid w:val="00984A90"/>
    <w:rsid w:val="00985572"/>
    <w:rsid w:val="00986384"/>
    <w:rsid w:val="009865BD"/>
    <w:rsid w:val="00990006"/>
    <w:rsid w:val="00990B24"/>
    <w:rsid w:val="009919FA"/>
    <w:rsid w:val="009922F3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395"/>
    <w:rsid w:val="009C799E"/>
    <w:rsid w:val="009D0360"/>
    <w:rsid w:val="009D0483"/>
    <w:rsid w:val="009D080C"/>
    <w:rsid w:val="009D0B51"/>
    <w:rsid w:val="009D1DC4"/>
    <w:rsid w:val="009D25B3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19E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19E"/>
    <w:rsid w:val="00AD5ABD"/>
    <w:rsid w:val="00AD5AF7"/>
    <w:rsid w:val="00AD5ECB"/>
    <w:rsid w:val="00AD5F23"/>
    <w:rsid w:val="00AD7CA2"/>
    <w:rsid w:val="00AE109B"/>
    <w:rsid w:val="00AE17E7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17F37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4D20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2BC1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0F08"/>
    <w:rsid w:val="00C71506"/>
    <w:rsid w:val="00C74707"/>
    <w:rsid w:val="00C7569A"/>
    <w:rsid w:val="00C76449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13B7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A7C06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3E99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152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51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40E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514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1A48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BD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604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BCA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CF3E99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CF3E99"/>
    <w:rPr>
      <w:rFonts w:cs="Times New Roman"/>
      <w:sz w:val="28"/>
      <w:szCs w:val="28"/>
    </w:rPr>
  </w:style>
  <w:style w:type="paragraph" w:customStyle="1" w:styleId="ConsPlusNormal">
    <w:name w:val="ConsPlusNormal"/>
    <w:rsid w:val="00CF3E99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340</Words>
  <Characters>1944</Characters>
  <Application>Microsoft Office Word</Application>
  <DocSecurity>0</DocSecurity>
  <Lines>16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2006-05-23T07:04:00Z</cp:lastPrinted>
  <dcterms:created xsi:type="dcterms:W3CDTF">2014-12-15T11:44:00Z</dcterms:created>
  <dcterms:modified xsi:type="dcterms:W3CDTF">2014-12-15T11:44:00Z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